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03151" w14:textId="5574A429" w:rsidR="00357A29" w:rsidRDefault="000A68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D3DC7">
        <w:rPr>
          <w:rFonts w:cs="Arial"/>
          <w:b/>
          <w:sz w:val="24"/>
          <w:szCs w:val="24"/>
        </w:rPr>
        <w:t>106</w:t>
      </w:r>
      <w:r>
        <w:rPr>
          <w:b/>
          <w:i/>
          <w:sz w:val="28"/>
        </w:rPr>
        <w:tab/>
        <w:t>R5-2</w:t>
      </w:r>
      <w:r w:rsidR="009809F6">
        <w:rPr>
          <w:rFonts w:eastAsia="游明朝" w:hint="eastAsia"/>
          <w:b/>
          <w:i/>
          <w:sz w:val="28"/>
          <w:lang w:eastAsia="ja-JP"/>
        </w:rPr>
        <w:t>5</w:t>
      </w:r>
      <w:r w:rsidR="002D3DC7">
        <w:rPr>
          <w:b/>
          <w:i/>
          <w:sz w:val="28"/>
        </w:rPr>
        <w:t>0400</w:t>
      </w:r>
    </w:p>
    <w:p w14:paraId="38E6E30B" w14:textId="77B3F87D" w:rsidR="00194337" w:rsidRDefault="00194337" w:rsidP="0019433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Athens, GR,17th Fe</w:t>
      </w:r>
      <w:r w:rsidR="000A6827">
        <w:rPr>
          <w:rFonts w:ascii="Arial" w:hAnsi="Arial" w:cs="Arial"/>
          <w:b/>
          <w:bCs/>
          <w:sz w:val="24"/>
          <w:lang w:val="it-IT"/>
        </w:rPr>
        <w:t>b</w:t>
      </w:r>
      <w:r>
        <w:rPr>
          <w:rFonts w:ascii="Arial" w:hAnsi="Arial" w:cs="Arial"/>
          <w:b/>
          <w:bCs/>
          <w:sz w:val="24"/>
          <w:lang w:val="it-IT"/>
        </w:rPr>
        <w:t xml:space="preserve"> 2025 – 21th Fe</w:t>
      </w:r>
      <w:r w:rsidR="000A6827">
        <w:rPr>
          <w:rFonts w:ascii="Arial" w:hAnsi="Arial" w:cs="Arial"/>
          <w:b/>
          <w:bCs/>
          <w:sz w:val="24"/>
          <w:lang w:val="it-IT"/>
        </w:rPr>
        <w:t>b</w:t>
      </w:r>
      <w:r>
        <w:rPr>
          <w:rFonts w:ascii="Arial" w:hAnsi="Arial" w:cs="Arial"/>
          <w:b/>
          <w:bCs/>
          <w:sz w:val="24"/>
          <w:lang w:val="it-IT"/>
        </w:rPr>
        <w:t xml:space="preserve"> 2025 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357A29" w14:paraId="5090315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03153" w14:textId="77777777" w:rsidR="00357A29" w:rsidRDefault="000A682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11</w:t>
            </w:r>
            <w:r>
              <w:rPr>
                <w:i/>
                <w:sz w:val="14"/>
              </w:rPr>
              <w:t>.0</w:t>
            </w:r>
          </w:p>
        </w:tc>
      </w:tr>
      <w:tr w:rsidR="00357A29" w14:paraId="50903156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3155" w14:textId="77777777" w:rsidR="00357A29" w:rsidRDefault="000A682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357A29" w14:paraId="5090315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0903157" w14:textId="77777777" w:rsidR="00357A29" w:rsidRDefault="00357A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50903158" w14:textId="77777777" w:rsidR="00357A29" w:rsidRDefault="00357A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7A29" w14:paraId="5090315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0315A" w14:textId="77777777" w:rsidR="00357A29" w:rsidRDefault="000A68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0315B" w14:textId="00895119" w:rsidR="00357A29" w:rsidRDefault="000A682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0271D" w:rsidRPr="00626055">
              <w:t>PC3 NRCA 4 bands combos</w:t>
            </w:r>
          </w:p>
        </w:tc>
      </w:tr>
      <w:tr w:rsidR="00357A29" w14:paraId="5090315F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090315D" w14:textId="77777777" w:rsidR="00357A29" w:rsidRDefault="00357A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090315E" w14:textId="77777777" w:rsidR="00357A29" w:rsidRDefault="00357A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7A29" w14:paraId="5090316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03160" w14:textId="77777777" w:rsidR="00357A29" w:rsidRDefault="000A68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0903161" w14:textId="1D1192AC" w:rsidR="00357A29" w:rsidRDefault="0035288C">
            <w:pPr>
              <w:pStyle w:val="CRCoverPage"/>
              <w:spacing w:after="0"/>
              <w:ind w:left="100"/>
            </w:pPr>
            <w:r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0903162" w14:textId="77777777" w:rsidR="00357A29" w:rsidRDefault="00357A2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903163" w14:textId="77777777" w:rsidR="00357A29" w:rsidRDefault="000A682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03164" w14:textId="5A0AF485" w:rsidR="00357A29" w:rsidRDefault="00FE3C96">
            <w:pPr>
              <w:pStyle w:val="CRCoverPage"/>
              <w:spacing w:after="0"/>
              <w:ind w:left="100"/>
            </w:pPr>
            <w:r>
              <w:t>2025-02-20</w:t>
            </w:r>
          </w:p>
        </w:tc>
      </w:tr>
    </w:tbl>
    <w:p w14:paraId="50903166" w14:textId="77777777" w:rsidR="00357A29" w:rsidRDefault="00357A29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357A29" w14:paraId="5090316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903167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903168" w14:textId="77777777" w:rsidR="00357A29" w:rsidRDefault="00357A2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03169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5090316A" w14:textId="77777777" w:rsidR="00357A29" w:rsidRDefault="00357A2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0316B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90316C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7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090316E" w14:textId="77777777" w:rsidR="00357A29" w:rsidRDefault="000A68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090316F" w14:textId="77777777" w:rsidR="00357A29" w:rsidRDefault="000A682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70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0903171" w14:textId="77777777" w:rsidR="00357A29" w:rsidRDefault="000A682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72" w14:textId="26BC54B4" w:rsidR="00357A29" w:rsidRPr="00FE3C96" w:rsidRDefault="00FE3C96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73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7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903175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903176" w14:textId="77777777" w:rsidR="00357A29" w:rsidRDefault="000A682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77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78" w14:textId="77777777" w:rsidR="00357A29" w:rsidRDefault="000A682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79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7A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8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90317C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090317D" w14:textId="77777777" w:rsidR="00357A29" w:rsidRDefault="00357A2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0317E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090317F" w14:textId="77777777" w:rsidR="00357A29" w:rsidRDefault="00357A2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03180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903181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8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903183" w14:textId="77777777" w:rsidR="00357A29" w:rsidRDefault="000A68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903184" w14:textId="77777777" w:rsidR="00357A29" w:rsidRDefault="000A682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85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86" w14:textId="77777777" w:rsidR="00357A29" w:rsidRDefault="000A682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87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88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9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90318A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90318B" w14:textId="77777777" w:rsidR="00357A29" w:rsidRDefault="000A682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8C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8D" w14:textId="77777777" w:rsidR="00357A29" w:rsidRDefault="000A682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8E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8F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9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903191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903192" w14:textId="77777777" w:rsidR="00357A29" w:rsidRDefault="000A682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93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94" w14:textId="77777777" w:rsidR="00357A29" w:rsidRDefault="000A682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95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96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9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903198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903199" w14:textId="77777777" w:rsidR="00357A29" w:rsidRDefault="000A682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9A" w14:textId="0BA63598" w:rsidR="00357A29" w:rsidRPr="00FE3C96" w:rsidRDefault="00FE3C96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9B" w14:textId="77777777" w:rsidR="00357A29" w:rsidRDefault="000A682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9C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9D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A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90319F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09031A0" w14:textId="77777777" w:rsidR="00357A29" w:rsidRDefault="00357A2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031A1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09031A2" w14:textId="77777777" w:rsidR="00357A29" w:rsidRDefault="00357A2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031A3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9031A4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A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9031A6" w14:textId="77777777" w:rsidR="00357A29" w:rsidRDefault="000A68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9031A7" w14:textId="77777777" w:rsidR="00357A29" w:rsidRDefault="000A682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A8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A9" w14:textId="77777777" w:rsidR="00357A29" w:rsidRDefault="000A682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AA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AB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B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9031AD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9031AE" w14:textId="77777777" w:rsidR="00357A29" w:rsidRDefault="000A682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AF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B0" w14:textId="77777777" w:rsidR="00357A29" w:rsidRDefault="000A6827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B1" w14:textId="68A48C46" w:rsidR="00357A29" w:rsidRPr="00FE3C96" w:rsidRDefault="00FE3C96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B2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B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9031B4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09031B5" w14:textId="77777777" w:rsidR="00357A29" w:rsidRDefault="00357A2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09031B6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9031B7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B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09031B9" w14:textId="77777777" w:rsidR="00357A29" w:rsidRDefault="000A682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09031BA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09031BB" w14:textId="77777777" w:rsidR="00357A29" w:rsidRDefault="000A682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3515EED" w14:textId="77777777" w:rsidR="00357A29" w:rsidRDefault="00BF3D49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n3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n28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 w:rsidR="00B97556"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77A</w:t>
            </w:r>
            <w:r w:rsidR="00157304">
              <w:rPr>
                <w:rFonts w:eastAsia="游明朝"/>
                <w:caps/>
                <w:lang w:eastAsia="ja-JP"/>
              </w:rPr>
              <w:t>/-</w:t>
            </w:r>
          </w:p>
          <w:p w14:paraId="3AA22C89" w14:textId="78304DC8" w:rsidR="0057537E" w:rsidRPr="0057537E" w:rsidRDefault="0057537E" w:rsidP="0057537E">
            <w:pPr>
              <w:pStyle w:val="CRCoverPage"/>
              <w:spacing w:after="0"/>
              <w:rPr>
                <w:caps/>
              </w:rPr>
            </w:pPr>
            <w:r w:rsidRPr="0057537E">
              <w:rPr>
                <w:caps/>
              </w:rPr>
              <w:t>CA_</w:t>
            </w:r>
            <w:r>
              <w:rPr>
                <w:lang w:val="en-US"/>
              </w:rPr>
              <w:t>n3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n28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77A</w:t>
            </w:r>
            <w:r w:rsidRPr="0057537E">
              <w:rPr>
                <w:caps/>
              </w:rPr>
              <w:t>/CA_</w:t>
            </w:r>
            <w:bookmarkStart w:id="1" w:name="_GoBack"/>
            <w:bookmarkEnd w:id="1"/>
            <w:r>
              <w:rPr>
                <w:lang w:val="en-US"/>
              </w:rPr>
              <w:t>n</w:t>
            </w:r>
            <w:r w:rsidRPr="0057537E">
              <w:rPr>
                <w:caps/>
              </w:rPr>
              <w:t>3A-</w:t>
            </w:r>
            <w:r>
              <w:rPr>
                <w:lang w:val="en-US"/>
              </w:rPr>
              <w:t>n</w:t>
            </w:r>
            <w:r w:rsidRPr="0057537E">
              <w:rPr>
                <w:caps/>
              </w:rPr>
              <w:t>28A</w:t>
            </w:r>
          </w:p>
          <w:p w14:paraId="7A93446E" w14:textId="050AF5CB" w:rsidR="0057537E" w:rsidRPr="0057537E" w:rsidRDefault="0057537E" w:rsidP="0057537E">
            <w:pPr>
              <w:pStyle w:val="CRCoverPage"/>
              <w:spacing w:after="0"/>
              <w:rPr>
                <w:caps/>
              </w:rPr>
            </w:pPr>
            <w:r w:rsidRPr="0057537E">
              <w:rPr>
                <w:caps/>
              </w:rPr>
              <w:t>CA_</w:t>
            </w:r>
            <w:r>
              <w:rPr>
                <w:lang w:val="en-US"/>
              </w:rPr>
              <w:t>n3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n28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77A</w:t>
            </w:r>
            <w:r w:rsidRPr="0057537E">
              <w:rPr>
                <w:caps/>
              </w:rPr>
              <w:t>/CA_</w:t>
            </w:r>
            <w:r>
              <w:rPr>
                <w:lang w:val="en-US"/>
              </w:rPr>
              <w:t>n</w:t>
            </w:r>
            <w:r w:rsidRPr="0057537E">
              <w:rPr>
                <w:caps/>
              </w:rPr>
              <w:t>3A-</w:t>
            </w:r>
            <w:r>
              <w:rPr>
                <w:lang w:val="en-US"/>
              </w:rPr>
              <w:t>n</w:t>
            </w:r>
            <w:r w:rsidRPr="0057537E">
              <w:rPr>
                <w:caps/>
              </w:rPr>
              <w:t>40A</w:t>
            </w:r>
          </w:p>
          <w:p w14:paraId="7EB526CB" w14:textId="38F0268C" w:rsidR="0057537E" w:rsidRPr="0057537E" w:rsidRDefault="0057537E" w:rsidP="0057537E">
            <w:pPr>
              <w:pStyle w:val="CRCoverPage"/>
              <w:spacing w:after="0"/>
              <w:rPr>
                <w:caps/>
              </w:rPr>
            </w:pPr>
            <w:r w:rsidRPr="0057537E">
              <w:rPr>
                <w:caps/>
              </w:rPr>
              <w:t>CA_</w:t>
            </w:r>
            <w:r>
              <w:rPr>
                <w:lang w:val="en-US"/>
              </w:rPr>
              <w:t>n3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n28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77A</w:t>
            </w:r>
            <w:r w:rsidRPr="0057537E">
              <w:rPr>
                <w:caps/>
              </w:rPr>
              <w:t>/CA_</w:t>
            </w:r>
            <w:r>
              <w:rPr>
                <w:lang w:val="en-US"/>
              </w:rPr>
              <w:t>n</w:t>
            </w:r>
            <w:r w:rsidRPr="0057537E">
              <w:rPr>
                <w:caps/>
              </w:rPr>
              <w:t>3A-</w:t>
            </w:r>
            <w:r>
              <w:rPr>
                <w:lang w:val="en-US"/>
              </w:rPr>
              <w:t>n</w:t>
            </w:r>
            <w:r w:rsidRPr="0057537E">
              <w:rPr>
                <w:caps/>
              </w:rPr>
              <w:t>77A</w:t>
            </w:r>
          </w:p>
          <w:p w14:paraId="069E3D40" w14:textId="303D6DC2" w:rsidR="0057537E" w:rsidRPr="0057537E" w:rsidRDefault="0057537E" w:rsidP="0057537E">
            <w:pPr>
              <w:pStyle w:val="CRCoverPage"/>
              <w:spacing w:after="0"/>
              <w:rPr>
                <w:caps/>
              </w:rPr>
            </w:pPr>
            <w:r w:rsidRPr="0057537E">
              <w:rPr>
                <w:caps/>
              </w:rPr>
              <w:t>CA_</w:t>
            </w:r>
            <w:r>
              <w:rPr>
                <w:lang w:val="en-US"/>
              </w:rPr>
              <w:t>n3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n28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77A</w:t>
            </w:r>
            <w:r w:rsidRPr="0057537E">
              <w:rPr>
                <w:caps/>
              </w:rPr>
              <w:t>/CA_</w:t>
            </w:r>
            <w:r>
              <w:rPr>
                <w:lang w:val="en-US"/>
              </w:rPr>
              <w:t>n</w:t>
            </w:r>
            <w:r w:rsidRPr="0057537E">
              <w:rPr>
                <w:caps/>
              </w:rPr>
              <w:t>28A-</w:t>
            </w:r>
            <w:r>
              <w:rPr>
                <w:lang w:val="en-US"/>
              </w:rPr>
              <w:t>n</w:t>
            </w:r>
            <w:r w:rsidRPr="0057537E">
              <w:rPr>
                <w:caps/>
              </w:rPr>
              <w:t>40A</w:t>
            </w:r>
          </w:p>
          <w:p w14:paraId="7FA06B55" w14:textId="7704ACEF" w:rsidR="0057537E" w:rsidRPr="0057537E" w:rsidRDefault="0057537E" w:rsidP="0057537E">
            <w:pPr>
              <w:pStyle w:val="CRCoverPage"/>
              <w:spacing w:after="0"/>
              <w:rPr>
                <w:caps/>
              </w:rPr>
            </w:pPr>
            <w:r w:rsidRPr="0057537E">
              <w:rPr>
                <w:caps/>
              </w:rPr>
              <w:t>CA_</w:t>
            </w:r>
            <w:r>
              <w:rPr>
                <w:lang w:val="en-US"/>
              </w:rPr>
              <w:t>n3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n28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77A</w:t>
            </w:r>
            <w:r w:rsidRPr="0057537E">
              <w:rPr>
                <w:caps/>
              </w:rPr>
              <w:t>/CA_</w:t>
            </w:r>
            <w:r>
              <w:rPr>
                <w:lang w:val="en-US"/>
              </w:rPr>
              <w:t>n</w:t>
            </w:r>
            <w:r w:rsidRPr="0057537E">
              <w:rPr>
                <w:caps/>
              </w:rPr>
              <w:t>28A-</w:t>
            </w:r>
            <w:r>
              <w:rPr>
                <w:lang w:val="en-US"/>
              </w:rPr>
              <w:t>n</w:t>
            </w:r>
            <w:r w:rsidRPr="0057537E">
              <w:rPr>
                <w:caps/>
              </w:rPr>
              <w:t>77A</w:t>
            </w:r>
          </w:p>
          <w:p w14:paraId="509031BC" w14:textId="13A2D806" w:rsidR="0057537E" w:rsidRDefault="0057537E" w:rsidP="0057537E">
            <w:pPr>
              <w:pStyle w:val="CRCoverPage"/>
              <w:spacing w:after="0"/>
              <w:rPr>
                <w:b/>
                <w:caps/>
              </w:rPr>
            </w:pPr>
            <w:r w:rsidRPr="0057537E">
              <w:rPr>
                <w:caps/>
              </w:rPr>
              <w:t>CA_</w:t>
            </w:r>
            <w:r>
              <w:rPr>
                <w:lang w:val="en-US"/>
              </w:rPr>
              <w:t>n3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n28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77A</w:t>
            </w:r>
            <w:r w:rsidRPr="0057537E">
              <w:rPr>
                <w:caps/>
              </w:rPr>
              <w:t>/CA_</w:t>
            </w:r>
            <w:r>
              <w:rPr>
                <w:lang w:val="en-US"/>
              </w:rPr>
              <w:t>n</w:t>
            </w:r>
            <w:r w:rsidRPr="0057537E">
              <w:rPr>
                <w:caps/>
              </w:rPr>
              <w:t>40A-</w:t>
            </w:r>
            <w:r>
              <w:rPr>
                <w:lang w:val="en-US"/>
              </w:rPr>
              <w:t>n</w:t>
            </w:r>
            <w:r w:rsidRPr="0057537E">
              <w:rPr>
                <w:caps/>
              </w:rPr>
              <w:t>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BD" w14:textId="77777777" w:rsidR="00357A29" w:rsidRDefault="00357A29">
            <w:pPr>
              <w:pStyle w:val="CRCoverPage"/>
              <w:spacing w:after="0"/>
            </w:pPr>
          </w:p>
        </w:tc>
      </w:tr>
      <w:tr w:rsidR="00357A29" w14:paraId="509031C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09031BF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09031C0" w14:textId="77777777" w:rsidR="00357A29" w:rsidRDefault="00357A2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09031C1" w14:textId="77777777" w:rsidR="00357A29" w:rsidRDefault="00357A29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09031C2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C3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C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9031C5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09031C6" w14:textId="77777777" w:rsidR="00357A29" w:rsidRDefault="00357A2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09031C7" w14:textId="77777777" w:rsidR="00357A29" w:rsidRDefault="00357A29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031C8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509031C9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57A29" w14:paraId="509031D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09031CB" w14:textId="77777777" w:rsidR="00357A29" w:rsidRDefault="000A682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09031CC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09031CD" w14:textId="77777777" w:rsidR="00357A29" w:rsidRDefault="000A682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031CE" w14:textId="77777777" w:rsidR="00357A29" w:rsidRDefault="000A682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031CF" w14:textId="77777777" w:rsidR="00357A29" w:rsidRDefault="00357A29">
            <w:pPr>
              <w:pStyle w:val="CRCoverPage"/>
              <w:spacing w:after="0"/>
            </w:pPr>
          </w:p>
        </w:tc>
      </w:tr>
      <w:tr w:rsidR="00357A29" w14:paraId="509031D6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9031D1" w14:textId="77777777" w:rsidR="00357A29" w:rsidRDefault="00357A2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509031D2" w14:textId="77777777" w:rsidR="00357A29" w:rsidRDefault="00357A2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9031D3" w14:textId="77777777" w:rsidR="00357A29" w:rsidRDefault="00357A29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031D4" w14:textId="77777777" w:rsidR="00357A29" w:rsidRDefault="00357A29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031D5" w14:textId="77777777" w:rsidR="00357A29" w:rsidRDefault="00357A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509031D7" w14:textId="77777777" w:rsidR="00357A29" w:rsidRDefault="00357A29">
      <w:pPr>
        <w:pStyle w:val="CRCoverPage"/>
        <w:rPr>
          <w:lang w:val="en-US"/>
        </w:rPr>
      </w:pPr>
    </w:p>
    <w:bookmarkEnd w:id="0"/>
    <w:p w14:paraId="509031E3" w14:textId="429B75EE" w:rsidR="00357A29" w:rsidRDefault="00357A29" w:rsidP="00C52A2A">
      <w:pPr>
        <w:pStyle w:val="CRCoverPage"/>
        <w:rPr>
          <w:i/>
          <w:iCs/>
          <w:color w:val="FF0000"/>
          <w:lang w:val="en-US"/>
        </w:rPr>
      </w:pPr>
    </w:p>
    <w:sectPr w:rsidR="00357A29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9ED18" w14:textId="77777777" w:rsidR="00297DC8" w:rsidRDefault="00297DC8">
      <w:pPr>
        <w:spacing w:after="0"/>
      </w:pPr>
      <w:r>
        <w:separator/>
      </w:r>
    </w:p>
  </w:endnote>
  <w:endnote w:type="continuationSeparator" w:id="0">
    <w:p w14:paraId="2E4076F4" w14:textId="77777777" w:rsidR="00297DC8" w:rsidRDefault="00297D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031E8" w14:textId="77777777" w:rsidR="00357A29" w:rsidRDefault="000A682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68E99" w14:textId="77777777" w:rsidR="00297DC8" w:rsidRDefault="00297DC8">
      <w:pPr>
        <w:spacing w:after="0"/>
      </w:pPr>
      <w:r>
        <w:separator/>
      </w:r>
    </w:p>
  </w:footnote>
  <w:footnote w:type="continuationSeparator" w:id="0">
    <w:p w14:paraId="00EACAF2" w14:textId="77777777" w:rsidR="00297DC8" w:rsidRDefault="00297D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031E6" w14:textId="77777777" w:rsidR="00357A29" w:rsidRDefault="00357A29">
    <w:pPr>
      <w:pStyle w:val="afe"/>
    </w:pPr>
  </w:p>
  <w:p w14:paraId="509031E7" w14:textId="77777777" w:rsidR="00357A29" w:rsidRDefault="00357A29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A6827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304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433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DC8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3DC7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88C"/>
    <w:rsid w:val="00352B6C"/>
    <w:rsid w:val="0035462D"/>
    <w:rsid w:val="0035487A"/>
    <w:rsid w:val="00354EA8"/>
    <w:rsid w:val="00357A29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37E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09F6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97556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3D49"/>
    <w:rsid w:val="00C00E9B"/>
    <w:rsid w:val="00C0271D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2A2A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5FE7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5806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3C96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0903151"/>
  <w15:docId w15:val="{9D05E49E-213F-4E6F-A20A-D4ABBCA3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EE580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7C4CF0-66D8-4C22-A153-22BB22938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129</Words>
  <Characters>738</Characters>
  <Application>Microsoft Office Word</Application>
  <DocSecurity>0</DocSecurity>
  <Lines>6</Lines>
  <Paragraphs>1</Paragraphs>
  <ScaleCrop>false</ScaleCrop>
  <Company>ETSI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15</cp:revision>
  <cp:lastPrinted>2020-02-05T15:54:00Z</cp:lastPrinted>
  <dcterms:created xsi:type="dcterms:W3CDTF">2025-02-20T05:57:00Z</dcterms:created>
  <dcterms:modified xsi:type="dcterms:W3CDTF">2025-02-20T11:48:00Z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76BA949C89684A80AE6C83E90B3A6579</vt:lpwstr>
  </property>
  <property fmtid="{D5CDD505-2E9C-101B-9397-08002B2CF9AE}" pid="4" name="ContentTypeId">
    <vt:lpwstr>0x0101003AA7AC0C743A294CADF60F661720E3E6</vt:lpwstr>
  </property>
</Properties>
</file>